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Hemel Hempstead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Hemel Hempstead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Hemel Hempstead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Hemel Hempstead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Hemel Hempstead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Hemel Hempstead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58.1% </w:t>
      </w:r>
      <w:r w:rsidRPr="004747BF">
        <w:rPr>
          <w:rFonts w:ascii="Libre Franklin Light" w:eastAsia="Times New Roman" w:hAnsi="Libre Franklin Light" w:cs="Calibri Light"/>
        </w:rPr>
        <w:t xml:space="preserve">of those respondents classified as PGSI 8+ in Hemel Hempstead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Hemel Hempstead is estimated to be </w:t>
      </w:r>
      <w:r w:rsidRPr="00773DF7">
        <w:rPr>
          <w:rFonts w:ascii="Libre Franklin Light" w:eastAsia="Times New Roman" w:hAnsi="Libre Franklin Light" w:cs="Calibri Light"/>
          <w:b/>
          <w:bCs/>
          <w:color w:val="C45911" w:themeColor="accent2" w:themeShade="BF"/>
        </w:rPr>
        <w:t xml:space="preserve">£1,822,042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Hemel Hempstead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Hemel Hempstead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Hemel Hempstead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Hemel Hempstead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emel Hempstea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Hemel Hempstead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emel Hempstea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Hemel Hempstead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Hemel Hempstead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emel Hempstea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Hemel Hempstead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Hemel Hempstead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Hemel Hempstead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Hemel Hempstead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Hemel Hempstead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Hemel Hempstead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£1,822,042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Hemel Hempstead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£29,678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£613,759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£43,968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£12,366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£22,671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£1,099,600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£1,822,042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Hemel Hempstead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Hemel Hempstead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Hemel Hempstead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Hemel Hempstead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Hemel Hempstead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Hemel Hempstead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Hemel Hempstead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Hemel Hempstead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Hemel Hempstead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Hemel Hempstead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Hemel Hempstead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Hemel Hempstead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5154193-F054-435A-A179-5F172B44E78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